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6791D" w14:textId="77777777" w:rsidR="004E0A40" w:rsidRDefault="004E0A40" w:rsidP="004E0A40">
      <w:r>
        <w:rPr>
          <w:u w:val="single"/>
        </w:rPr>
        <w:t>Margaret RADWELL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14:paraId="68115740" w14:textId="77777777" w:rsidR="004E0A40" w:rsidRDefault="004E0A40" w:rsidP="004E0A40">
      <w:r>
        <w:t>of London.</w:t>
      </w:r>
    </w:p>
    <w:p w14:paraId="7C4D2D0E" w14:textId="77777777" w:rsidR="004E0A40" w:rsidRDefault="004E0A40" w:rsidP="004E0A40"/>
    <w:p w14:paraId="37C66720" w14:textId="77777777" w:rsidR="004E0A40" w:rsidRDefault="004E0A40" w:rsidP="004E0A40"/>
    <w:p w14:paraId="516F05F9" w14:textId="77777777" w:rsidR="004E0A40" w:rsidRDefault="004E0A40" w:rsidP="004E0A40">
      <w:r>
        <w:t xml:space="preserve">Daughter of William </w:t>
      </w:r>
      <w:proofErr w:type="spellStart"/>
      <w:r>
        <w:t>Radwell</w:t>
      </w:r>
      <w:proofErr w:type="spellEnd"/>
      <w:r>
        <w:t>(q.v.)</w:t>
      </w:r>
    </w:p>
    <w:p w14:paraId="2B450902" w14:textId="77777777" w:rsidR="004E0A40" w:rsidRDefault="004E0A40" w:rsidP="004E0A40">
      <w:r>
        <w:t>(</w:t>
      </w:r>
      <w:hyperlink r:id="rId6" w:history="1">
        <w:r w:rsidRPr="00C1011B">
          <w:rPr>
            <w:rStyle w:val="Hyperlink"/>
          </w:rPr>
          <w:t>www.british-history.ac.uk/report.asp?compid=33699</w:t>
        </w:r>
      </w:hyperlink>
      <w:r>
        <w:t>)</w:t>
      </w:r>
    </w:p>
    <w:p w14:paraId="12776C9E" w14:textId="77777777" w:rsidR="004E0A40" w:rsidRDefault="004E0A40" w:rsidP="004E0A40">
      <w:r>
        <w:t xml:space="preserve">= Robert </w:t>
      </w:r>
      <w:proofErr w:type="spellStart"/>
      <w:r>
        <w:t>Isham</w:t>
      </w:r>
      <w:proofErr w:type="spellEnd"/>
      <w:r>
        <w:t xml:space="preserve"> of London(q.v.).  (ibid.)</w:t>
      </w:r>
    </w:p>
    <w:p w14:paraId="0A8EA98A" w14:textId="77777777" w:rsidR="004E0A40" w:rsidRDefault="004E0A40" w:rsidP="004E0A40"/>
    <w:p w14:paraId="1E0AD931" w14:textId="77777777" w:rsidR="004E0A40" w:rsidRDefault="004E0A40" w:rsidP="004E0A40"/>
    <w:p w14:paraId="213B0046" w14:textId="77777777" w:rsidR="004E0A40" w:rsidRDefault="004E0A40" w:rsidP="004E0A40">
      <w:r>
        <w:t>28 May1427</w:t>
      </w:r>
      <w:r>
        <w:tab/>
        <w:t>Her property was delivered to Robert.  (ibid.)</w:t>
      </w:r>
    </w:p>
    <w:p w14:paraId="6F863E3D" w14:textId="77777777" w:rsidR="004E0A40" w:rsidRDefault="004E0A40" w:rsidP="004E0A40"/>
    <w:p w14:paraId="0C0EAEF0" w14:textId="77777777" w:rsidR="004E0A40" w:rsidRDefault="004E0A40" w:rsidP="004E0A40"/>
    <w:p w14:paraId="2A59DB92" w14:textId="77777777" w:rsidR="004E0A40" w:rsidRPr="00EE0F63" w:rsidRDefault="004E0A40" w:rsidP="004E0A40">
      <w:r>
        <w:t>16 May 2023</w:t>
      </w:r>
    </w:p>
    <w:p w14:paraId="685C5E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D8F5D" w14:textId="77777777" w:rsidR="004E0A40" w:rsidRDefault="004E0A40" w:rsidP="009139A6">
      <w:r>
        <w:separator/>
      </w:r>
    </w:p>
  </w:endnote>
  <w:endnote w:type="continuationSeparator" w:id="0">
    <w:p w14:paraId="4B3BF49F" w14:textId="77777777" w:rsidR="004E0A40" w:rsidRDefault="004E0A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E47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F18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02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F9D31" w14:textId="77777777" w:rsidR="004E0A40" w:rsidRDefault="004E0A40" w:rsidP="009139A6">
      <w:r>
        <w:separator/>
      </w:r>
    </w:p>
  </w:footnote>
  <w:footnote w:type="continuationSeparator" w:id="0">
    <w:p w14:paraId="14754260" w14:textId="77777777" w:rsidR="004E0A40" w:rsidRDefault="004E0A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DE1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CC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3F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40"/>
    <w:rsid w:val="000666E0"/>
    <w:rsid w:val="002510B7"/>
    <w:rsid w:val="004E0A4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5C948"/>
  <w15:chartTrackingRefBased/>
  <w15:docId w15:val="{FFA03F4E-9187-45E5-A4D0-C5838469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A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4E0A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36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2023-05-16T06:40:00Z</dcterms:created>
  <dcterms:modified xsi:type="dcterms:W3CDTF">2023-05-16T06:40:00Z</dcterms:modified>
</cp:coreProperties>
</file>